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1834" w14:textId="13530A82" w:rsidR="00874211" w:rsidRDefault="003618BE" w:rsidP="00874211">
      <w:pPr>
        <w:pStyle w:val="SPTitle"/>
      </w:pPr>
      <w:r w:rsidRPr="00013E22">
        <w:t>SP</w:t>
      </w:r>
      <w:r w:rsidR="00007169" w:rsidRPr="00013E22">
        <w:t>00</w:t>
      </w:r>
      <w:r w:rsidRPr="00013E22">
        <w:t xml:space="preserve">197  </w:t>
      </w:r>
      <w:r w:rsidR="00874211" w:rsidRPr="00CA6613">
        <w:t>(</w:t>
      </w:r>
      <w:r w:rsidR="00874211">
        <w:t>Special Provisions for the 202</w:t>
      </w:r>
      <w:r w:rsidR="009255B1">
        <w:t>4</w:t>
      </w:r>
      <w:r w:rsidR="00874211">
        <w:t xml:space="preserve"> Book</w:t>
      </w:r>
      <w:r w:rsidR="00874211" w:rsidRPr="00CA6613">
        <w:t>)</w:t>
      </w:r>
      <w:r w:rsidR="00874211" w:rsidRPr="00B212DB">
        <w:t xml:space="preserve"> </w:t>
      </w:r>
      <w:r w:rsidR="00874211">
        <w:tab/>
        <w:t xml:space="preserve">(Bidding on or after: </w:t>
      </w:r>
      <w:r w:rsidR="00BD5516">
        <w:t>02</w:t>
      </w:r>
      <w:r w:rsidR="00874211" w:rsidRPr="006A72DF">
        <w:t>-01-</w:t>
      </w:r>
      <w:r w:rsidR="00874211">
        <w:t>2</w:t>
      </w:r>
      <w:r w:rsidR="00185FEE">
        <w:t>4</w:t>
      </w:r>
    </w:p>
    <w:p w14:paraId="6A448232" w14:textId="73C6D26C" w:rsidR="003618BE" w:rsidRPr="00013E22" w:rsidRDefault="00874211" w:rsidP="00874211">
      <w:pPr>
        <w:pStyle w:val="SPTitle"/>
      </w:pPr>
      <w:r>
        <w:tab/>
        <w:t xml:space="preserve">Last updated: </w:t>
      </w:r>
      <w:r w:rsidR="00BD5516">
        <w:t>10</w:t>
      </w:r>
      <w:r w:rsidR="00B30D86">
        <w:t>-19</w:t>
      </w:r>
      <w:r>
        <w:t>-2</w:t>
      </w:r>
      <w:r w:rsidR="009255B1">
        <w:t>3</w:t>
      </w:r>
      <w:r>
        <w:t>)</w:t>
      </w:r>
    </w:p>
    <w:p w14:paraId="6143B973" w14:textId="77777777" w:rsidR="003618BE" w:rsidRPr="00013E22" w:rsidRDefault="003618BE"/>
    <w:p w14:paraId="7E2E6DFB" w14:textId="77777777" w:rsidR="003618BE" w:rsidRPr="00013E22" w:rsidRDefault="003618BE" w:rsidP="003618BE">
      <w:pPr>
        <w:pStyle w:val="Heading1"/>
      </w:pPr>
      <w:r w:rsidRPr="00013E22">
        <w:t>SECTION 00197 - PAYMENT FOR FORCE ACCOUNT WORK</w:t>
      </w:r>
    </w:p>
    <w:p w14:paraId="563E2407" w14:textId="77777777" w:rsidR="003618BE" w:rsidRPr="00013E22" w:rsidRDefault="003618BE"/>
    <w:p w14:paraId="28F90553" w14:textId="0C49396D" w:rsidR="003618BE" w:rsidRPr="00013E22" w:rsidRDefault="00874211" w:rsidP="003618B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4E0064" w14:textId="77777777" w:rsidR="003618BE" w:rsidRPr="00013E22" w:rsidRDefault="003618BE"/>
    <w:p w14:paraId="76C7E156" w14:textId="2D837817" w:rsidR="00134C11" w:rsidRPr="00013E22" w:rsidRDefault="003618BE" w:rsidP="003618BE">
      <w:r w:rsidRPr="00013E22">
        <w:t>Comply with Section 00197 of the Standard Specifications</w:t>
      </w:r>
      <w:r w:rsidR="00185FEE">
        <w:t xml:space="preserve"> modified as follows:</w:t>
      </w:r>
    </w:p>
    <w:p w14:paraId="3507BA5B" w14:textId="77777777" w:rsidR="009144FD" w:rsidRDefault="009144FD" w:rsidP="003618BE"/>
    <w:p w14:paraId="0A3AF46B" w14:textId="77777777" w:rsidR="00185FEE" w:rsidRDefault="00185FEE" w:rsidP="00185FEE">
      <w:pPr>
        <w:rPr>
          <w:szCs w:val="22"/>
        </w:rPr>
      </w:pPr>
      <w:r w:rsidRPr="00693970">
        <w:rPr>
          <w:b/>
        </w:rPr>
        <w:t>00197.20(e)  Standby Time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2BF6E5D" w14:textId="77777777" w:rsidR="00185FEE" w:rsidRDefault="00185FEE" w:rsidP="00185FEE">
      <w:pPr>
        <w:rPr>
          <w:szCs w:val="22"/>
        </w:rPr>
      </w:pPr>
    </w:p>
    <w:p w14:paraId="54F98FD2" w14:textId="27A2D1C4" w:rsidR="00185FEE" w:rsidRDefault="00185FEE" w:rsidP="00185FEE">
      <w:r w:rsidRPr="00693970">
        <w:t xml:space="preserve">If ordered by the Engineer, standby time will be paid at </w:t>
      </w:r>
      <w:r>
        <w:t>5</w:t>
      </w:r>
      <w:r w:rsidRPr="00693970">
        <w:t>0% of the hourly rental rate calculated according to this Subsection, excluding the hourly operating rate. Rates for standby time that are calculated at less than $1 per hour will not be paid. Payment will be limited to not more than 8 hours in a 24-hour period or 40 hours in a 1 week period.</w:t>
      </w:r>
    </w:p>
    <w:p w14:paraId="050F4150" w14:textId="77777777" w:rsidR="00185FEE" w:rsidRDefault="00185FEE" w:rsidP="00185FEE"/>
    <w:p w14:paraId="35493B42" w14:textId="77777777" w:rsidR="00185FEE" w:rsidRDefault="00185FEE" w:rsidP="00185FEE">
      <w:pPr>
        <w:tabs>
          <w:tab w:val="left" w:pos="1440"/>
        </w:tabs>
      </w:pPr>
      <w:r w:rsidRPr="00693970">
        <w:rPr>
          <w:b/>
        </w:rPr>
        <w:t>00197.80  Percentage Allowances</w:t>
      </w:r>
      <w:r>
        <w:t> </w:t>
      </w:r>
      <w:r>
        <w:noBreakHyphen/>
        <w:t> Replace the table that shows Subsection and Percent with the following:</w:t>
      </w:r>
    </w:p>
    <w:p w14:paraId="5573185C" w14:textId="77777777" w:rsidR="00185FEE" w:rsidRDefault="00185FEE" w:rsidP="00185FEE"/>
    <w:p w14:paraId="3B7A62E7" w14:textId="77777777" w:rsidR="00185FEE" w:rsidRDefault="00185FEE" w:rsidP="00185FEE"/>
    <w:p w14:paraId="61311DD2" w14:textId="77777777" w:rsidR="00185FEE" w:rsidRPr="00BD149B" w:rsidRDefault="00185FEE" w:rsidP="00185FEE">
      <w:pPr>
        <w:tabs>
          <w:tab w:val="left" w:pos="1440"/>
        </w:tabs>
        <w:ind w:left="4860" w:hanging="4680"/>
        <w:rPr>
          <w:b/>
        </w:rPr>
      </w:pPr>
      <w:r>
        <w:rPr>
          <w:b/>
        </w:rPr>
        <w:tab/>
      </w:r>
      <w:r w:rsidRPr="00BD149B">
        <w:rPr>
          <w:b/>
        </w:rPr>
        <w:t xml:space="preserve">Subsection </w:t>
      </w:r>
      <w:r>
        <w:rPr>
          <w:b/>
        </w:rPr>
        <w:tab/>
      </w:r>
      <w:r w:rsidRPr="00BD149B">
        <w:rPr>
          <w:b/>
        </w:rPr>
        <w:t>Percent</w:t>
      </w:r>
    </w:p>
    <w:p w14:paraId="3451DC54" w14:textId="2C5603A7" w:rsidR="00185FEE" w:rsidRPr="00BD149B" w:rsidRDefault="00185FEE" w:rsidP="00185FEE">
      <w:pPr>
        <w:tabs>
          <w:tab w:val="left" w:pos="1080"/>
          <w:tab w:val="left" w:pos="5040"/>
        </w:tabs>
      </w:pPr>
      <w:r>
        <w:rPr>
          <w:b/>
        </w:rPr>
        <w:tab/>
      </w:r>
      <w:r w:rsidRPr="00BD149B">
        <w:t xml:space="preserve">00197.10 Materials </w:t>
      </w:r>
      <w:r>
        <w:tab/>
      </w:r>
      <w:r w:rsidRPr="00BD149B">
        <w:t>1</w:t>
      </w:r>
      <w:r>
        <w:t>9</w:t>
      </w:r>
    </w:p>
    <w:p w14:paraId="437E5097" w14:textId="7AD6E106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00197.20 Equipment</w:t>
      </w:r>
      <w:r>
        <w:tab/>
      </w:r>
      <w:r w:rsidRPr="00BD149B">
        <w:t>1</w:t>
      </w:r>
      <w:r>
        <w:t>9</w:t>
      </w:r>
    </w:p>
    <w:p w14:paraId="5FE69508" w14:textId="2083AEB3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00197.30 Labor</w:t>
      </w:r>
      <w:r>
        <w:tab/>
      </w:r>
      <w:r w:rsidRPr="00BD149B">
        <w:t>2</w:t>
      </w:r>
      <w:r>
        <w:t>9</w:t>
      </w:r>
    </w:p>
    <w:p w14:paraId="2BF04E7E" w14:textId="76D1C4E4" w:rsidR="00185FEE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00197.40 Special Services</w:t>
      </w:r>
      <w:r>
        <w:tab/>
      </w:r>
      <w:r w:rsidRPr="00BD149B">
        <w:t>1</w:t>
      </w:r>
      <w:r>
        <w:t>9</w:t>
      </w:r>
    </w:p>
    <w:p w14:paraId="3CFFF18B" w14:textId="77777777" w:rsidR="00185FEE" w:rsidRDefault="00185FEE" w:rsidP="00185FEE">
      <w:pPr>
        <w:tabs>
          <w:tab w:val="left" w:pos="1080"/>
          <w:tab w:val="left" w:pos="5040"/>
        </w:tabs>
      </w:pPr>
    </w:p>
    <w:p w14:paraId="41E23D0F" w14:textId="285AC554" w:rsidR="00185FEE" w:rsidRDefault="00185FEE" w:rsidP="00185FEE">
      <w:pPr>
        <w:rPr>
          <w:szCs w:val="22"/>
        </w:rPr>
      </w:pPr>
      <w:r>
        <w:rPr>
          <w:szCs w:val="22"/>
        </w:rPr>
        <w:t>Replace the paragraph that begins "</w:t>
      </w:r>
      <w:r w:rsidRPr="00BD149B">
        <w:t>When a Subcontractor performs ordered</w:t>
      </w:r>
      <w:r>
        <w:rPr>
          <w:szCs w:val="22"/>
        </w:rPr>
        <w:t>…" with the following paragraph:</w:t>
      </w:r>
    </w:p>
    <w:p w14:paraId="1F4D40F1" w14:textId="77777777" w:rsidR="00185FEE" w:rsidRDefault="00185FEE" w:rsidP="00185FEE">
      <w:pPr>
        <w:tabs>
          <w:tab w:val="left" w:pos="1080"/>
          <w:tab w:val="left" w:pos="5040"/>
        </w:tabs>
      </w:pPr>
    </w:p>
    <w:p w14:paraId="71C124E1" w14:textId="687B640C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 xml:space="preserve">When a Subcontractor performs ordered Force Account Work, the Contractor will be allowed a supplemental markup of </w:t>
      </w:r>
      <w:r>
        <w:t>10</w:t>
      </w:r>
      <w:r w:rsidRPr="00BD149B">
        <w:t>% on each Force Account Work order.</w:t>
      </w:r>
    </w:p>
    <w:p w14:paraId="17CB7C68" w14:textId="77777777" w:rsidR="00185FEE" w:rsidRDefault="00185FEE" w:rsidP="003618BE"/>
    <w:p w14:paraId="4D808545" w14:textId="77777777" w:rsidR="00185FEE" w:rsidRPr="00013E22" w:rsidRDefault="00185FEE" w:rsidP="003618BE"/>
    <w:p w14:paraId="6D1C95F4" w14:textId="77777777" w:rsidR="009E39AB" w:rsidRPr="00013E22" w:rsidRDefault="009E39AB" w:rsidP="003618BE"/>
    <w:sectPr w:rsidR="009E39AB" w:rsidRPr="00013E2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69310" w14:textId="77777777" w:rsidR="00272B04" w:rsidRDefault="00272B04">
      <w:r>
        <w:separator/>
      </w:r>
    </w:p>
  </w:endnote>
  <w:endnote w:type="continuationSeparator" w:id="0">
    <w:p w14:paraId="28F07144" w14:textId="77777777" w:rsidR="00272B04" w:rsidRDefault="0027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9943" w14:textId="46B616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D1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F5093" w14:textId="77777777" w:rsidR="00272B04" w:rsidRDefault="00272B04">
      <w:r>
        <w:separator/>
      </w:r>
    </w:p>
  </w:footnote>
  <w:footnote w:type="continuationSeparator" w:id="0">
    <w:p w14:paraId="6E5A0AE1" w14:textId="77777777" w:rsidR="00272B04" w:rsidRDefault="00272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2377790">
    <w:abstractNumId w:val="11"/>
  </w:num>
  <w:num w:numId="2" w16cid:durableId="1007487218">
    <w:abstractNumId w:val="2"/>
  </w:num>
  <w:num w:numId="3" w16cid:durableId="2090999241">
    <w:abstractNumId w:val="1"/>
  </w:num>
  <w:num w:numId="4" w16cid:durableId="457918078">
    <w:abstractNumId w:val="10"/>
  </w:num>
  <w:num w:numId="5" w16cid:durableId="666254677">
    <w:abstractNumId w:val="15"/>
  </w:num>
  <w:num w:numId="6" w16cid:durableId="1243761603">
    <w:abstractNumId w:val="20"/>
  </w:num>
  <w:num w:numId="7" w16cid:durableId="59210068">
    <w:abstractNumId w:val="19"/>
  </w:num>
  <w:num w:numId="8" w16cid:durableId="262035127">
    <w:abstractNumId w:val="8"/>
  </w:num>
  <w:num w:numId="9" w16cid:durableId="150022832">
    <w:abstractNumId w:val="18"/>
  </w:num>
  <w:num w:numId="10" w16cid:durableId="1522547003">
    <w:abstractNumId w:val="21"/>
  </w:num>
  <w:num w:numId="11" w16cid:durableId="957418728">
    <w:abstractNumId w:val="6"/>
  </w:num>
  <w:num w:numId="12" w16cid:durableId="1994484965">
    <w:abstractNumId w:val="17"/>
  </w:num>
  <w:num w:numId="13" w16cid:durableId="606619975">
    <w:abstractNumId w:val="4"/>
  </w:num>
  <w:num w:numId="14" w16cid:durableId="2059083923">
    <w:abstractNumId w:val="9"/>
  </w:num>
  <w:num w:numId="15" w16cid:durableId="1211503577">
    <w:abstractNumId w:val="16"/>
  </w:num>
  <w:num w:numId="16" w16cid:durableId="113641868">
    <w:abstractNumId w:val="14"/>
  </w:num>
  <w:num w:numId="17" w16cid:durableId="155462150">
    <w:abstractNumId w:val="5"/>
  </w:num>
  <w:num w:numId="18" w16cid:durableId="1613784873">
    <w:abstractNumId w:val="22"/>
  </w:num>
  <w:num w:numId="19" w16cid:durableId="301692140">
    <w:abstractNumId w:val="0"/>
  </w:num>
  <w:num w:numId="20" w16cid:durableId="1924873942">
    <w:abstractNumId w:val="12"/>
  </w:num>
  <w:num w:numId="21" w16cid:durableId="2141224486">
    <w:abstractNumId w:val="13"/>
  </w:num>
  <w:num w:numId="22" w16cid:durableId="351616880">
    <w:abstractNumId w:val="3"/>
  </w:num>
  <w:num w:numId="23" w16cid:durableId="1792748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07169"/>
    <w:rsid w:val="00013E22"/>
    <w:rsid w:val="000164C8"/>
    <w:rsid w:val="00022E90"/>
    <w:rsid w:val="00065E18"/>
    <w:rsid w:val="000B0527"/>
    <w:rsid w:val="000C12EE"/>
    <w:rsid w:val="000C3AB2"/>
    <w:rsid w:val="00134C11"/>
    <w:rsid w:val="00137B4B"/>
    <w:rsid w:val="00185FEE"/>
    <w:rsid w:val="001A38CF"/>
    <w:rsid w:val="001D0AEC"/>
    <w:rsid w:val="00237D8A"/>
    <w:rsid w:val="00250AFB"/>
    <w:rsid w:val="00266557"/>
    <w:rsid w:val="00272B04"/>
    <w:rsid w:val="0028437C"/>
    <w:rsid w:val="00291636"/>
    <w:rsid w:val="00294D62"/>
    <w:rsid w:val="002A2CAA"/>
    <w:rsid w:val="002C0515"/>
    <w:rsid w:val="002D77E9"/>
    <w:rsid w:val="002E56E0"/>
    <w:rsid w:val="00313841"/>
    <w:rsid w:val="0034366A"/>
    <w:rsid w:val="003618BE"/>
    <w:rsid w:val="003B596B"/>
    <w:rsid w:val="003B62E0"/>
    <w:rsid w:val="00412191"/>
    <w:rsid w:val="004317E4"/>
    <w:rsid w:val="004635B6"/>
    <w:rsid w:val="00473EF3"/>
    <w:rsid w:val="00535BC2"/>
    <w:rsid w:val="0055093D"/>
    <w:rsid w:val="005569A6"/>
    <w:rsid w:val="00557332"/>
    <w:rsid w:val="00563954"/>
    <w:rsid w:val="005C602C"/>
    <w:rsid w:val="006003EA"/>
    <w:rsid w:val="006163DB"/>
    <w:rsid w:val="006234EF"/>
    <w:rsid w:val="00630A9C"/>
    <w:rsid w:val="00636879"/>
    <w:rsid w:val="006400D7"/>
    <w:rsid w:val="00644497"/>
    <w:rsid w:val="0065644A"/>
    <w:rsid w:val="00664F34"/>
    <w:rsid w:val="006701C2"/>
    <w:rsid w:val="006A0A24"/>
    <w:rsid w:val="006A0F1E"/>
    <w:rsid w:val="006A546B"/>
    <w:rsid w:val="006B01E3"/>
    <w:rsid w:val="006F0E53"/>
    <w:rsid w:val="007030BD"/>
    <w:rsid w:val="00732896"/>
    <w:rsid w:val="00747B6F"/>
    <w:rsid w:val="007914EF"/>
    <w:rsid w:val="007E0A0D"/>
    <w:rsid w:val="008072C3"/>
    <w:rsid w:val="00874211"/>
    <w:rsid w:val="008919DF"/>
    <w:rsid w:val="008B7E59"/>
    <w:rsid w:val="008C1BDD"/>
    <w:rsid w:val="008D1F69"/>
    <w:rsid w:val="009144FD"/>
    <w:rsid w:val="009255B1"/>
    <w:rsid w:val="00935806"/>
    <w:rsid w:val="009405B7"/>
    <w:rsid w:val="00962CED"/>
    <w:rsid w:val="009A584F"/>
    <w:rsid w:val="009E39AB"/>
    <w:rsid w:val="00A0685B"/>
    <w:rsid w:val="00A41C3F"/>
    <w:rsid w:val="00A474AC"/>
    <w:rsid w:val="00A5685A"/>
    <w:rsid w:val="00AE2C9E"/>
    <w:rsid w:val="00B167E3"/>
    <w:rsid w:val="00B30D86"/>
    <w:rsid w:val="00B31BBF"/>
    <w:rsid w:val="00B55C7F"/>
    <w:rsid w:val="00B60B5B"/>
    <w:rsid w:val="00B97D68"/>
    <w:rsid w:val="00BD5516"/>
    <w:rsid w:val="00BD6563"/>
    <w:rsid w:val="00BE48E0"/>
    <w:rsid w:val="00BF1D57"/>
    <w:rsid w:val="00BF58EC"/>
    <w:rsid w:val="00C0790F"/>
    <w:rsid w:val="00C516C3"/>
    <w:rsid w:val="00C82384"/>
    <w:rsid w:val="00CB5C52"/>
    <w:rsid w:val="00CE4BD7"/>
    <w:rsid w:val="00D02774"/>
    <w:rsid w:val="00D32D16"/>
    <w:rsid w:val="00D631AC"/>
    <w:rsid w:val="00D91341"/>
    <w:rsid w:val="00DB091F"/>
    <w:rsid w:val="00E0660B"/>
    <w:rsid w:val="00E26977"/>
    <w:rsid w:val="00E52B05"/>
    <w:rsid w:val="00E71EFF"/>
    <w:rsid w:val="00E71F5F"/>
    <w:rsid w:val="00E81F48"/>
    <w:rsid w:val="00EC7D9E"/>
    <w:rsid w:val="00EE55CB"/>
    <w:rsid w:val="00F44053"/>
    <w:rsid w:val="00F606CF"/>
    <w:rsid w:val="00F66E0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3FFCD"/>
  <w15:docId w15:val="{12FFD53A-6053-4E46-9BFC-B0655E5A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97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D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7D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97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D6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66E03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41C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13E2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13E2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13E2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13E2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13E2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13E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28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SP00197</vt:lpstr>
    </vt:vector>
  </TitlesOfParts>
  <Company>Oregon Dept of Transportation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SP00197</dc:title>
  <dc:subject>ODOT Specifications (2015)</dc:subject>
  <dc:creator>Proposed</dc:creator>
  <cp:lastModifiedBy>ODOT_Specs</cp:lastModifiedBy>
  <cp:revision>17</cp:revision>
  <cp:lastPrinted>2014-02-06T16:00:00Z</cp:lastPrinted>
  <dcterms:created xsi:type="dcterms:W3CDTF">2016-09-08T22:22:00Z</dcterms:created>
  <dcterms:modified xsi:type="dcterms:W3CDTF">2023-10-31T23:19:00Z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2023-09-12T19:09:11Z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4db2fbf5-fcdf-479a-9a39-b137dc886820</vt:lpwstr>
  </property>
  <property fmtid="{D5CDD505-2E9C-101B-9397-08002B2CF9AE}" pid="12" name="MSIP_Label_c9cf6fe3-5bce-446b-ad70-bd306593eea0_ContentBits">
    <vt:lpwstr>0</vt:lpwstr>
  </property>
</Properties>
</file>